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IKZ-096/2026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Sanitär/Heizung - Kotzenbergscher Hof Horn-Bad Meinberg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Sanitär/Heizung - Kotzenbergscher Hof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